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北京市大兴区黄村镇孙村执法中心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——孙村执法中心购置执法、办公后勤保障用品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黄村镇孙村地区实体化综合执法中心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3390"/>
        <w:gridCol w:w="3240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孙村执法中心购置执法、办公、后勤保障用品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孙村地区实体化综合执法中心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刘鑫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13426100013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39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32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177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366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406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2020年8月26日黄村镇孙村地区实体化综合执法中心正式成立运行。组建了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市监、交通、派出所、综合行政执法队、综治办、安全科、土地巡查、环整办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等部门力量，夯实区直部门执法力量下沉、提升社会综合治理工作效果。为确保执法中心运营管理，通过购买第三方购置执法、办公后勤保障用品的协议服务，为执法中心日常办公、执法、后勤保障提供有质量的产品，保障整体工作状态良好运行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单位：孙村地区实体化综合执法中心                                       30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执法、办公、后勤保障用品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30万元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孙村地区实体化综合执法中心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北京市大兴区黄村镇意诚路孙村地区实体化综合执法中心203办公室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61249699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102628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屈万东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黄村镇孙村综合执法中心执法、办公后勤保障用品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通过购买第三方购置执法、办公后勤保障用品的协议服务，为执法中心日常办公、执法、后勤保障提供有质量的产品，保障整体工作状态良好运行。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购置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执法、办公后勤保障用品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2025年12月底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A7426E5"/>
    <w:rsid w:val="13D81E11"/>
    <w:rsid w:val="13F73D10"/>
    <w:rsid w:val="1C725B69"/>
    <w:rsid w:val="2A002A27"/>
    <w:rsid w:val="2C2D4B38"/>
    <w:rsid w:val="2C71226C"/>
    <w:rsid w:val="2F471EE1"/>
    <w:rsid w:val="308113CB"/>
    <w:rsid w:val="34B53ED7"/>
    <w:rsid w:val="3BF7471C"/>
    <w:rsid w:val="44ED56B0"/>
    <w:rsid w:val="471D426A"/>
    <w:rsid w:val="4F77162A"/>
    <w:rsid w:val="4F815F87"/>
    <w:rsid w:val="4FF74DCE"/>
    <w:rsid w:val="54F9326F"/>
    <w:rsid w:val="56F56EC5"/>
    <w:rsid w:val="57DA7FDE"/>
    <w:rsid w:val="59467262"/>
    <w:rsid w:val="625005B0"/>
    <w:rsid w:val="651C2939"/>
    <w:rsid w:val="65FF6F14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2024-08-15T02:06:16Z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